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011D54" w14:textId="77777777" w:rsidR="00DC1C1B" w:rsidRDefault="00DC1C1B" w:rsidP="00DC1C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Simon RALE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5CF0BB6" w14:textId="77777777" w:rsidR="00DC1C1B" w:rsidRDefault="00DC1C1B" w:rsidP="00DC1C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Salisbury, Wiltshire. </w:t>
      </w:r>
    </w:p>
    <w:p w14:paraId="23012A0C" w14:textId="77777777" w:rsidR="00DC1C1B" w:rsidRDefault="00DC1C1B" w:rsidP="00DC1C1B">
      <w:pPr>
        <w:rPr>
          <w:rFonts w:ascii="Times New Roman" w:hAnsi="Times New Roman" w:cs="Times New Roman"/>
        </w:rPr>
      </w:pPr>
    </w:p>
    <w:p w14:paraId="7EB6DB9B" w14:textId="77777777" w:rsidR="00DC1C1B" w:rsidRDefault="00DC1C1B" w:rsidP="00DC1C1B">
      <w:pPr>
        <w:rPr>
          <w:rFonts w:ascii="Times New Roman" w:hAnsi="Times New Roman" w:cs="Times New Roman"/>
        </w:rPr>
      </w:pPr>
    </w:p>
    <w:p w14:paraId="4813D3ED" w14:textId="77777777" w:rsidR="00DC1C1B" w:rsidRDefault="00DC1C1B" w:rsidP="00DC1C1B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 xml:space="preserve">He, William </w:t>
      </w:r>
      <w:proofErr w:type="spellStart"/>
      <w:r>
        <w:rPr>
          <w:rFonts w:ascii="Times New Roman" w:hAnsi="Times New Roman" w:cs="Times New Roman"/>
        </w:rPr>
        <w:t>Loveleg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</w:rPr>
        <w:t>Hungerford,Berkshire</w:t>
      </w:r>
      <w:proofErr w:type="spellEnd"/>
      <w:proofErr w:type="gramEnd"/>
      <w:r>
        <w:rPr>
          <w:rFonts w:ascii="Times New Roman" w:hAnsi="Times New Roman" w:cs="Times New Roman"/>
        </w:rPr>
        <w:t xml:space="preserve">(q.v.), John Nicholas of Salisbury(q.v.) and John </w:t>
      </w:r>
      <w:proofErr w:type="spellStart"/>
      <w:r>
        <w:rPr>
          <w:rFonts w:ascii="Times New Roman" w:hAnsi="Times New Roman" w:cs="Times New Roman"/>
        </w:rPr>
        <w:t>Makamete</w:t>
      </w:r>
      <w:proofErr w:type="spellEnd"/>
      <w:r>
        <w:rPr>
          <w:rFonts w:ascii="Times New Roman" w:hAnsi="Times New Roman" w:cs="Times New Roman"/>
        </w:rPr>
        <w:t xml:space="preserve"> of Salisbury(q.v.).</w:t>
      </w:r>
    </w:p>
    <w:p w14:paraId="3BB60670" w14:textId="77777777" w:rsidR="00DC1C1B" w:rsidRDefault="00DC1C1B" w:rsidP="00DC1C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7628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121BA46" w14:textId="77777777" w:rsidR="00DC1C1B" w:rsidRDefault="00DC1C1B" w:rsidP="00DC1C1B">
      <w:pPr>
        <w:rPr>
          <w:rFonts w:ascii="Times New Roman" w:hAnsi="Times New Roman" w:cs="Times New Roman"/>
        </w:rPr>
      </w:pPr>
    </w:p>
    <w:p w14:paraId="15F3E321" w14:textId="77777777" w:rsidR="00DC1C1B" w:rsidRDefault="00DC1C1B" w:rsidP="00DC1C1B">
      <w:pPr>
        <w:rPr>
          <w:rFonts w:ascii="Times New Roman" w:hAnsi="Times New Roman" w:cs="Times New Roman"/>
        </w:rPr>
      </w:pPr>
    </w:p>
    <w:p w14:paraId="485D1858" w14:textId="77777777" w:rsidR="00DC1C1B" w:rsidRDefault="00DC1C1B" w:rsidP="00DC1C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November 2018</w:t>
      </w:r>
    </w:p>
    <w:p w14:paraId="6E6DECC6" w14:textId="77777777" w:rsidR="006B2F86" w:rsidRPr="00E71FC3" w:rsidRDefault="00DC1C1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FF211D" w14:textId="77777777" w:rsidR="00DC1C1B" w:rsidRDefault="00DC1C1B" w:rsidP="00E71FC3">
      <w:r>
        <w:separator/>
      </w:r>
    </w:p>
  </w:endnote>
  <w:endnote w:type="continuationSeparator" w:id="0">
    <w:p w14:paraId="495B9948" w14:textId="77777777" w:rsidR="00DC1C1B" w:rsidRDefault="00DC1C1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29285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216AE8" w14:textId="77777777" w:rsidR="00DC1C1B" w:rsidRDefault="00DC1C1B" w:rsidP="00E71FC3">
      <w:r>
        <w:separator/>
      </w:r>
    </w:p>
  </w:footnote>
  <w:footnote w:type="continuationSeparator" w:id="0">
    <w:p w14:paraId="3F7BB786" w14:textId="77777777" w:rsidR="00DC1C1B" w:rsidRDefault="00DC1C1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C1B"/>
    <w:rsid w:val="001A7C09"/>
    <w:rsid w:val="00577BD5"/>
    <w:rsid w:val="00656CBA"/>
    <w:rsid w:val="006A1F77"/>
    <w:rsid w:val="00733BE7"/>
    <w:rsid w:val="00AB52E8"/>
    <w:rsid w:val="00B16D3F"/>
    <w:rsid w:val="00BB41AC"/>
    <w:rsid w:val="00DC1C1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7DC8E2"/>
  <w15:chartTrackingRefBased/>
  <w15:docId w15:val="{76746D87-05F3-4267-A77D-BE74B33BB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C1C1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C1C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2018-11-22T22:56:00Z</dcterms:created>
  <dcterms:modified xsi:type="dcterms:W3CDTF">2018-11-22T22:57:00Z</dcterms:modified>
</cp:coreProperties>
</file>